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Darlington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Darlington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Darlington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Darlington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Darlington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Darlington are estimated to have a score of 1-2 on the PGSI (low-risk gambling), whilst </w:t>
      </w:r>
      <w:r w:rsidRPr="00773DF7">
        <w:rPr>
          <w:rFonts w:ascii="Libre Franklin Light" w:hAnsi="Libre Franklin Light" w:cs="Calibri Light"/>
          <w:b/>
          <w:bCs/>
          <w:color w:val="C45911" w:themeColor="accent2" w:themeShade="BF"/>
        </w:rPr>
        <w:t xml:space="preserve">4.2%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45.8% </w:t>
      </w:r>
      <w:r w:rsidRPr="004747BF">
        <w:rPr>
          <w:rFonts w:ascii="Libre Franklin Light" w:eastAsia="Times New Roman" w:hAnsi="Libre Franklin Light" w:cs="Calibri Light"/>
        </w:rPr>
        <w:t xml:space="preserve">of those respondents classified as PGSI 8+ in Darlington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Darlington is estimated to be </w:t>
      </w:r>
      <w:r w:rsidRPr="00773DF7">
        <w:rPr>
          <w:rFonts w:ascii="Libre Franklin Light" w:eastAsia="Times New Roman" w:hAnsi="Libre Franklin Light" w:cs="Calibri Light"/>
          <w:b/>
          <w:bCs/>
          <w:color w:val="C45911" w:themeColor="accent2" w:themeShade="BF"/>
        </w:rPr>
        <w:t xml:space="preserve">£2,009,777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Darlington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Darlington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Darlington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Darlington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arling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Darlington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arling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Darlington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Darlington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arling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Darlington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16.3%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Darlington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Darlington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Darlington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Darlington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Darlington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£2,009,777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Darlington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£32,736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£676,998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£48,498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£13,640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£25,007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£1,212,898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£2,009,777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Darlington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Darlington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Darlington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Darlington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Darlington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Darlington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Darlington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Darlington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Darlington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Darlington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Darlington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Darlington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F9BE38E-B2FD-4069-B881-EA42DDF4F2B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